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2243319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71FFC86" w14:textId="7DC60588" w:rsidR="002B3064" w:rsidRPr="002B3064" w:rsidRDefault="002B3064" w:rsidP="002B3064"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supbanco-CCC-CP-2022-00</w:t>
                                        </w:r>
                                        <w:r w:rsidR="00C73DBB">
                                          <w:rPr>
                                            <w:rStyle w:val="Style2"/>
                                          </w:rPr>
                                          <w:t>19</w:t>
                                        </w:r>
                                      </w:p>
                                    </w:sdtContent>
                                  </w:sdt>
                                  <w:p w14:paraId="5EF4191F" w14:textId="712747A4" w:rsidR="00051C0A" w:rsidRPr="00051C0A" w:rsidRDefault="00C73DBB" w:rsidP="002B306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2243319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71FFC86" w14:textId="7DC60588" w:rsidR="002B3064" w:rsidRPr="002B3064" w:rsidRDefault="002B3064" w:rsidP="002B3064">
                                  <w:r w:rsidRPr="002B3064">
                                    <w:rPr>
                                      <w:rStyle w:val="Style2"/>
                                    </w:rPr>
                                    <w:t>supbanco-CCC-CP-2022-00</w:t>
                                  </w:r>
                                  <w:r w:rsidR="00C73DBB">
                                    <w:rPr>
                                      <w:rStyle w:val="Style2"/>
                                    </w:rPr>
                                    <w:t>19</w:t>
                                  </w:r>
                                </w:p>
                              </w:sdtContent>
                            </w:sdt>
                            <w:p w14:paraId="5EF4191F" w14:textId="712747A4" w:rsidR="00051C0A" w:rsidRPr="00051C0A" w:rsidRDefault="00C73DBB" w:rsidP="002B306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B3064">
                        <w:fldChar w:fldCharType="begin"/>
                      </w:r>
                      <w:r w:rsidR="002B3064">
                        <w:instrText xml:space="preserve"> NUMPAGES   \* MERGEFORMAT </w:instrText>
                      </w:r>
                      <w:r w:rsidR="002B3064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B306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C73DB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2B30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C73DB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77777777" w:rsidR="002E1412" w:rsidRPr="002E1412" w:rsidRDefault="002B30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B3064">
                      <w:fldChar w:fldCharType="begin"/>
                    </w:r>
                    <w:r w:rsidR="002B3064">
                      <w:instrText xml:space="preserve"> NUMPAGES   \* MERGEFORMAT </w:instrText>
                    </w:r>
                    <w:r w:rsidR="002B3064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B306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724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306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3DBB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220680-C9C7-48AD-B087-5C337B53ECE3}"/>
</file>

<file path=customXml/itemProps3.xml><?xml version="1.0" encoding="utf-8"?>
<ds:datastoreItem xmlns:ds="http://schemas.openxmlformats.org/officeDocument/2006/customXml" ds:itemID="{2C857D36-645C-4604-AC0E-48DC0BB6CBE1}"/>
</file>

<file path=customXml/itemProps4.xml><?xml version="1.0" encoding="utf-8"?>
<ds:datastoreItem xmlns:ds="http://schemas.openxmlformats.org/officeDocument/2006/customXml" ds:itemID="{DD18A751-9BAB-4627-B7C7-8C6AA4CB096C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5</cp:revision>
  <cp:lastPrinted>2011-03-04T18:55:00Z</cp:lastPrinted>
  <dcterms:created xsi:type="dcterms:W3CDTF">2021-09-30T16:13:00Z</dcterms:created>
  <dcterms:modified xsi:type="dcterms:W3CDTF">2022-10-25T18:49:00Z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